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82D83" w14:textId="77777777" w:rsidR="00DE3372" w:rsidRDefault="00DE3372" w:rsidP="00DE33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Michael WARREWYK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fl.1416-7)</w:t>
      </w:r>
    </w:p>
    <w:p w14:paraId="06B6F4CD" w14:textId="77777777" w:rsidR="00DE3372" w:rsidRDefault="00DE3372" w:rsidP="00DE3372">
      <w:pPr>
        <w:pStyle w:val="NoSpacing"/>
        <w:rPr>
          <w:rFonts w:cs="Times New Roman"/>
          <w:szCs w:val="24"/>
        </w:rPr>
      </w:pPr>
    </w:p>
    <w:p w14:paraId="33DA19D7" w14:textId="77777777" w:rsidR="00DE3372" w:rsidRDefault="00DE3372" w:rsidP="00DE3372">
      <w:pPr>
        <w:pStyle w:val="NoSpacing"/>
        <w:rPr>
          <w:rFonts w:cs="Times New Roman"/>
          <w:szCs w:val="24"/>
        </w:rPr>
      </w:pPr>
    </w:p>
    <w:p w14:paraId="511E1DE1" w14:textId="77777777" w:rsidR="00DE3372" w:rsidRDefault="00DE3372" w:rsidP="00DE33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1416-7</w:t>
      </w:r>
      <w:r>
        <w:rPr>
          <w:rFonts w:cs="Times New Roman"/>
          <w:szCs w:val="24"/>
        </w:rPr>
        <w:tab/>
        <w:t xml:space="preserve">He was involved in the construction of the chapel tower at </w:t>
      </w:r>
      <w:proofErr w:type="spellStart"/>
      <w:r>
        <w:rPr>
          <w:rFonts w:cs="Times New Roman"/>
          <w:szCs w:val="24"/>
        </w:rPr>
        <w:t>Stonor</w:t>
      </w:r>
      <w:proofErr w:type="spellEnd"/>
      <w:r>
        <w:rPr>
          <w:rFonts w:cs="Times New Roman"/>
          <w:szCs w:val="24"/>
        </w:rPr>
        <w:t xml:space="preserve"> Park,</w:t>
      </w:r>
    </w:p>
    <w:p w14:paraId="0B6D133D" w14:textId="77777777" w:rsidR="00DE3372" w:rsidRDefault="00DE3372" w:rsidP="00DE33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Oxfordshire</w:t>
      </w:r>
      <w:proofErr w:type="spellEnd"/>
      <w:r>
        <w:rPr>
          <w:rFonts w:cs="Times New Roman"/>
          <w:szCs w:val="24"/>
        </w:rPr>
        <w:t>.</w:t>
      </w:r>
    </w:p>
    <w:p w14:paraId="7287BE1C" w14:textId="77777777" w:rsidR="00DE3372" w:rsidRDefault="00DE3372" w:rsidP="00DE3372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(“English Medieval Industries” ed. John Blair and Nigel Ramsay pub. The </w:t>
      </w:r>
      <w:proofErr w:type="spellStart"/>
      <w:r>
        <w:rPr>
          <w:rFonts w:cs="Times New Roman"/>
          <w:szCs w:val="24"/>
        </w:rPr>
        <w:t>Hambledon</w:t>
      </w:r>
      <w:proofErr w:type="spellEnd"/>
      <w:r>
        <w:rPr>
          <w:rFonts w:cs="Times New Roman"/>
          <w:szCs w:val="24"/>
        </w:rPr>
        <w:t xml:space="preserve"> Press 1991 p.214)</w:t>
      </w:r>
    </w:p>
    <w:p w14:paraId="5C9525CA" w14:textId="77777777" w:rsidR="00DE3372" w:rsidRDefault="00DE3372" w:rsidP="00DE3372">
      <w:pPr>
        <w:pStyle w:val="NoSpacing"/>
        <w:rPr>
          <w:rFonts w:cs="Times New Roman"/>
          <w:szCs w:val="24"/>
        </w:rPr>
      </w:pPr>
    </w:p>
    <w:p w14:paraId="60D7ACB1" w14:textId="77777777" w:rsidR="00DE3372" w:rsidRDefault="00DE3372" w:rsidP="00DE3372">
      <w:pPr>
        <w:pStyle w:val="NoSpacing"/>
        <w:rPr>
          <w:rFonts w:cs="Times New Roman"/>
          <w:szCs w:val="24"/>
        </w:rPr>
      </w:pPr>
    </w:p>
    <w:p w14:paraId="4D08FB3C" w14:textId="77777777" w:rsidR="00DE3372" w:rsidRDefault="00DE3372" w:rsidP="00DE33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July 2023</w:t>
      </w:r>
    </w:p>
    <w:p w14:paraId="329B4E3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867E7" w14:textId="77777777" w:rsidR="00DE3372" w:rsidRDefault="00DE3372" w:rsidP="009139A6">
      <w:r>
        <w:separator/>
      </w:r>
    </w:p>
  </w:endnote>
  <w:endnote w:type="continuationSeparator" w:id="0">
    <w:p w14:paraId="797B9887" w14:textId="77777777" w:rsidR="00DE3372" w:rsidRDefault="00DE33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DB0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20C9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32F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4A771" w14:textId="77777777" w:rsidR="00DE3372" w:rsidRDefault="00DE3372" w:rsidP="009139A6">
      <w:r>
        <w:separator/>
      </w:r>
    </w:p>
  </w:footnote>
  <w:footnote w:type="continuationSeparator" w:id="0">
    <w:p w14:paraId="6924E6AD" w14:textId="77777777" w:rsidR="00DE3372" w:rsidRDefault="00DE33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D50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773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2F8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37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E337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ABFE5"/>
  <w15:chartTrackingRefBased/>
  <w15:docId w15:val="{9FF5B446-1195-4C73-B601-EAF4FCBF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2023-07-29T18:56:00Z</dcterms:created>
  <dcterms:modified xsi:type="dcterms:W3CDTF">2023-07-29T18:56:00Z</dcterms:modified>
</cp:coreProperties>
</file>